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- und Außenp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- und Aupenp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